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97BF2" w14:textId="51BA5ED1" w:rsidR="006B2F86" w:rsidRDefault="0059359B" w:rsidP="00E71FC3">
      <w:pPr>
        <w:pStyle w:val="NoSpacing"/>
      </w:pPr>
      <w:proofErr w:type="spellStart"/>
      <w:r>
        <w:rPr>
          <w:u w:val="single"/>
        </w:rPr>
        <w:t>Sibyll</w:t>
      </w:r>
      <w:proofErr w:type="spellEnd"/>
      <w:r>
        <w:rPr>
          <w:u w:val="single"/>
        </w:rPr>
        <w:t xml:space="preserve"> DUTTON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14:paraId="75D4476C" w14:textId="6BC4EFB8" w:rsidR="0059359B" w:rsidRDefault="0059359B" w:rsidP="00E71FC3">
      <w:pPr>
        <w:pStyle w:val="NoSpacing"/>
      </w:pPr>
    </w:p>
    <w:p w14:paraId="7D2D5ED9" w14:textId="509CB885" w:rsidR="0059359B" w:rsidRDefault="0059359B" w:rsidP="00E71FC3">
      <w:pPr>
        <w:pStyle w:val="NoSpacing"/>
      </w:pPr>
    </w:p>
    <w:p w14:paraId="275FB2BD" w14:textId="0AC86A83" w:rsidR="0059359B" w:rsidRDefault="0059359B" w:rsidP="0059359B">
      <w:pPr>
        <w:pStyle w:val="NoSpacing"/>
      </w:pPr>
      <w:r>
        <w:t>Daughter of Piers Dutton(q.v.) and Elizabeth Butler.   (I.G.I.)</w:t>
      </w:r>
    </w:p>
    <w:p w14:paraId="45AAE022" w14:textId="36E85024" w:rsidR="0059359B" w:rsidRDefault="0059359B" w:rsidP="0059359B">
      <w:pPr>
        <w:pStyle w:val="NoSpacing"/>
      </w:pPr>
      <w:r>
        <w:t>= Geoffrey Starkey of Stretton, Cheshire.  (ibid.)</w:t>
      </w:r>
    </w:p>
    <w:p w14:paraId="09575058" w14:textId="0C59C8C9" w:rsidR="0059359B" w:rsidRDefault="0059359B" w:rsidP="0059359B">
      <w:pPr>
        <w:pStyle w:val="NoSpacing"/>
      </w:pPr>
      <w:r>
        <w:t>Children:   Thomas(q.v.).   (ibid.)</w:t>
      </w:r>
    </w:p>
    <w:p w14:paraId="6B788A74" w14:textId="593D7C9C" w:rsidR="0059359B" w:rsidRDefault="0059359B" w:rsidP="0059359B">
      <w:pPr>
        <w:pStyle w:val="NoSpacing"/>
      </w:pPr>
      <w:r>
        <w:t xml:space="preserve">                  Ann = James </w:t>
      </w:r>
      <w:proofErr w:type="spellStart"/>
      <w:r>
        <w:t>Bruer</w:t>
      </w:r>
      <w:proofErr w:type="spellEnd"/>
      <w:r>
        <w:t xml:space="preserve"> of Stretton(q.v.).   (ibid.)</w:t>
      </w:r>
    </w:p>
    <w:p w14:paraId="26E2654F" w14:textId="56554C1C" w:rsidR="0059359B" w:rsidRDefault="0059359B" w:rsidP="0059359B">
      <w:pPr>
        <w:pStyle w:val="NoSpacing"/>
      </w:pPr>
    </w:p>
    <w:p w14:paraId="2155A1CB" w14:textId="6D2CB77E" w:rsidR="0059359B" w:rsidRDefault="0059359B" w:rsidP="0059359B">
      <w:pPr>
        <w:pStyle w:val="NoSpacing"/>
      </w:pPr>
    </w:p>
    <w:p w14:paraId="6788594D" w14:textId="6FBE706A" w:rsidR="0059359B" w:rsidRPr="0059359B" w:rsidRDefault="0059359B" w:rsidP="0059359B">
      <w:pPr>
        <w:pStyle w:val="NoSpacing"/>
      </w:pPr>
      <w:r>
        <w:t>12 June 2018</w:t>
      </w:r>
      <w:bookmarkStart w:id="0" w:name="_GoBack"/>
      <w:bookmarkEnd w:id="0"/>
    </w:p>
    <w:sectPr w:rsidR="0059359B" w:rsidRPr="005935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3E136" w14:textId="77777777" w:rsidR="0059359B" w:rsidRDefault="0059359B" w:rsidP="00E71FC3">
      <w:pPr>
        <w:spacing w:after="0" w:line="240" w:lineRule="auto"/>
      </w:pPr>
      <w:r>
        <w:separator/>
      </w:r>
    </w:p>
  </w:endnote>
  <w:endnote w:type="continuationSeparator" w:id="0">
    <w:p w14:paraId="26712B8A" w14:textId="77777777" w:rsidR="0059359B" w:rsidRDefault="005935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63E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4B79F" w14:textId="77777777" w:rsidR="0059359B" w:rsidRDefault="0059359B" w:rsidP="00E71FC3">
      <w:pPr>
        <w:spacing w:after="0" w:line="240" w:lineRule="auto"/>
      </w:pPr>
      <w:r>
        <w:separator/>
      </w:r>
    </w:p>
  </w:footnote>
  <w:footnote w:type="continuationSeparator" w:id="0">
    <w:p w14:paraId="2292283E" w14:textId="77777777" w:rsidR="0059359B" w:rsidRDefault="005935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59B"/>
    <w:rsid w:val="001A7C09"/>
    <w:rsid w:val="00577BD5"/>
    <w:rsid w:val="0059359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88C73"/>
  <w15:chartTrackingRefBased/>
  <w15:docId w15:val="{119F0554-603A-4493-AE6C-87ED5D2E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2018-06-12T21:23:00Z</dcterms:created>
  <dcterms:modified xsi:type="dcterms:W3CDTF">2018-06-12T21:27:00Z</dcterms:modified>
</cp:coreProperties>
</file>